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550C6A9B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>
        <w:rPr>
          <w:b/>
          <w:i/>
          <w:noProof/>
          <w:color w:val="0000FF"/>
          <w:sz w:val="24"/>
          <w:szCs w:val="24"/>
        </w:rPr>
        <w:tab/>
      </w:r>
      <w:r w:rsidR="00AE0977" w:rsidRPr="00AE0977">
        <w:rPr>
          <w:rFonts w:cs="Arial"/>
          <w:b/>
          <w:iCs/>
          <w:sz w:val="24"/>
          <w:szCs w:val="24"/>
        </w:rPr>
        <w:t>R4-1802108</w:t>
      </w:r>
    </w:p>
    <w:p w14:paraId="4F03FE3E" w14:textId="6004DFE0" w:rsidR="003777FE" w:rsidRDefault="0042109F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Athens, Greece, 26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  <w:vertAlign w:val="superscript"/>
        </w:rPr>
        <w:t xml:space="preserve"> </w:t>
      </w:r>
      <w:r>
        <w:rPr>
          <w:rFonts w:cs="Arial"/>
          <w:sz w:val="24"/>
          <w:szCs w:val="24"/>
        </w:rPr>
        <w:t>Feb – 2</w:t>
      </w:r>
      <w:r w:rsidRPr="0042109F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Mar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6B76D68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B46BD" w:rsidRPr="003B46BD">
        <w:rPr>
          <w:sz w:val="22"/>
        </w:rPr>
        <w:t>TR 37.863-04-01 V0.5.0</w:t>
      </w:r>
    </w:p>
    <w:p w14:paraId="23226DA5" w14:textId="0620D29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41850" w:rsidRPr="00241850">
        <w:rPr>
          <w:b/>
          <w:sz w:val="22"/>
        </w:rPr>
        <w:t>7.2.2.4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2A08F740" w:rsidR="0043450E" w:rsidRDefault="00396F28" w:rsidP="0043450E">
      <w:pPr>
        <w:rPr>
          <w:sz w:val="22"/>
        </w:rPr>
      </w:pPr>
      <w:r>
        <w:t>This contribution is an</w:t>
      </w:r>
      <w:r w:rsidR="00D767C4">
        <w:t xml:space="preserve"> update for </w:t>
      </w:r>
      <w:r w:rsidR="001557E2">
        <w:t>TR 37.863-04-01</w:t>
      </w:r>
    </w:p>
    <w:p w14:paraId="4C8FBB7D" w14:textId="2AFE5298" w:rsidR="00D767C4" w:rsidRDefault="00D767C4" w:rsidP="0043450E">
      <w:pPr>
        <w:rPr>
          <w:sz w:val="22"/>
        </w:rPr>
      </w:pPr>
      <w:r>
        <w:rPr>
          <w:sz w:val="22"/>
        </w:rPr>
        <w:t>Following approved text proposals have been implemente</w:t>
      </w:r>
      <w:r w:rsidR="00396F28">
        <w:rPr>
          <w:sz w:val="22"/>
        </w:rPr>
        <w:t>d and version is changed to v0.</w:t>
      </w:r>
      <w:r w:rsidR="001557E2">
        <w:rPr>
          <w:sz w:val="22"/>
        </w:rPr>
        <w:t>5</w:t>
      </w:r>
      <w:r>
        <w:rPr>
          <w:sz w:val="22"/>
        </w:rPr>
        <w:t>.0.</w:t>
      </w:r>
    </w:p>
    <w:p w14:paraId="70F13E5F" w14:textId="57E131B9" w:rsidR="00C35909" w:rsidRDefault="001557E2" w:rsidP="001557E2">
      <w:pPr>
        <w:pStyle w:val="ListParagraph"/>
        <w:numPr>
          <w:ilvl w:val="0"/>
          <w:numId w:val="5"/>
        </w:numPr>
        <w:rPr>
          <w:sz w:val="22"/>
        </w:rPr>
      </w:pPr>
      <w:r w:rsidRPr="001557E2">
        <w:rPr>
          <w:sz w:val="22"/>
        </w:rPr>
        <w:t>R4-1800242</w:t>
      </w:r>
      <w:r>
        <w:rPr>
          <w:sz w:val="22"/>
        </w:rPr>
        <w:t xml:space="preserve">, </w:t>
      </w:r>
      <w:r w:rsidRPr="001557E2">
        <w:rPr>
          <w:sz w:val="22"/>
        </w:rPr>
        <w:t>5DL/2UL DC_1A-19A-42C_n77A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753D618B" w14:textId="6C422BE7" w:rsidR="001557E2" w:rsidRDefault="001557E2" w:rsidP="001557E2">
      <w:pPr>
        <w:pStyle w:val="ListParagraph"/>
        <w:numPr>
          <w:ilvl w:val="0"/>
          <w:numId w:val="5"/>
        </w:numPr>
        <w:rPr>
          <w:sz w:val="22"/>
        </w:rPr>
      </w:pPr>
      <w:r w:rsidRPr="001557E2">
        <w:rPr>
          <w:sz w:val="22"/>
        </w:rPr>
        <w:t>R4-1800243</w:t>
      </w:r>
      <w:r>
        <w:rPr>
          <w:sz w:val="22"/>
        </w:rPr>
        <w:t xml:space="preserve">, </w:t>
      </w:r>
      <w:r w:rsidRPr="001557E2">
        <w:rPr>
          <w:sz w:val="22"/>
        </w:rPr>
        <w:t>5DL/2UL DC_1A-19A-42C_n78A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419B34A7" w14:textId="6D4569FD" w:rsidR="00BC78A6" w:rsidRDefault="00BC78A6" w:rsidP="00BC78A6">
      <w:pPr>
        <w:pStyle w:val="ListParagraph"/>
        <w:numPr>
          <w:ilvl w:val="0"/>
          <w:numId w:val="5"/>
        </w:numPr>
        <w:rPr>
          <w:sz w:val="22"/>
        </w:rPr>
      </w:pPr>
      <w:r w:rsidRPr="00BC78A6">
        <w:rPr>
          <w:sz w:val="22"/>
        </w:rPr>
        <w:t>R4-1800244</w:t>
      </w:r>
      <w:r>
        <w:rPr>
          <w:sz w:val="22"/>
        </w:rPr>
        <w:t xml:space="preserve">, </w:t>
      </w:r>
      <w:r w:rsidRPr="00BC78A6">
        <w:rPr>
          <w:sz w:val="22"/>
        </w:rPr>
        <w:t>5DL/2UL DC_1A-19A-42C_n79A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1B000466" w14:textId="5C020AC0" w:rsidR="008402C1" w:rsidRDefault="008402C1" w:rsidP="008402C1">
      <w:pPr>
        <w:pStyle w:val="ListParagraph"/>
        <w:numPr>
          <w:ilvl w:val="0"/>
          <w:numId w:val="5"/>
        </w:numPr>
        <w:rPr>
          <w:sz w:val="22"/>
        </w:rPr>
      </w:pPr>
      <w:r w:rsidRPr="008402C1">
        <w:rPr>
          <w:sz w:val="22"/>
        </w:rPr>
        <w:t>R4-1800245</w:t>
      </w:r>
      <w:r>
        <w:rPr>
          <w:sz w:val="22"/>
        </w:rPr>
        <w:t xml:space="preserve">, </w:t>
      </w:r>
      <w:r w:rsidRPr="008402C1">
        <w:rPr>
          <w:sz w:val="22"/>
        </w:rPr>
        <w:t>5DL/2UL DC_1A-19A-42C_n257A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55635119" w14:textId="1A63667C" w:rsidR="0002166A" w:rsidRDefault="0002166A" w:rsidP="0002166A">
      <w:pPr>
        <w:pStyle w:val="ListParagraph"/>
        <w:numPr>
          <w:ilvl w:val="0"/>
          <w:numId w:val="5"/>
        </w:numPr>
        <w:rPr>
          <w:sz w:val="22"/>
        </w:rPr>
      </w:pPr>
      <w:r w:rsidRPr="0002166A">
        <w:rPr>
          <w:sz w:val="22"/>
        </w:rPr>
        <w:t>R4-1800524</w:t>
      </w:r>
      <w:r>
        <w:rPr>
          <w:sz w:val="22"/>
        </w:rPr>
        <w:t xml:space="preserve">, </w:t>
      </w:r>
      <w:r w:rsidRPr="0002166A">
        <w:rPr>
          <w:sz w:val="22"/>
        </w:rPr>
        <w:t>DC combinations of LTE bands 1, 41, 42 and NR bands n79, n257</w:t>
      </w:r>
      <w:r>
        <w:rPr>
          <w:sz w:val="22"/>
        </w:rPr>
        <w:t>, KDDI Corporation</w:t>
      </w:r>
    </w:p>
    <w:p w14:paraId="725F71CB" w14:textId="66915004" w:rsidR="0002166A" w:rsidRDefault="00190AF9" w:rsidP="00190AF9">
      <w:pPr>
        <w:pStyle w:val="ListParagraph"/>
        <w:numPr>
          <w:ilvl w:val="0"/>
          <w:numId w:val="5"/>
        </w:numPr>
        <w:rPr>
          <w:sz w:val="22"/>
        </w:rPr>
      </w:pPr>
      <w:r w:rsidRPr="00190AF9">
        <w:rPr>
          <w:sz w:val="22"/>
        </w:rPr>
        <w:t>R4-1800693</w:t>
      </w:r>
      <w:r>
        <w:rPr>
          <w:sz w:val="22"/>
        </w:rPr>
        <w:t xml:space="preserve">, </w:t>
      </w:r>
      <w:r w:rsidRPr="00190AF9">
        <w:rPr>
          <w:sz w:val="22"/>
        </w:rPr>
        <w:t>5DL/2UL DC_1A-19A-21A-42A_n77A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6FB78490" w14:textId="5AF908EF" w:rsidR="00190AF9" w:rsidRDefault="004120D6" w:rsidP="004120D6">
      <w:pPr>
        <w:pStyle w:val="ListParagraph"/>
        <w:numPr>
          <w:ilvl w:val="0"/>
          <w:numId w:val="5"/>
        </w:numPr>
        <w:rPr>
          <w:sz w:val="22"/>
        </w:rPr>
      </w:pPr>
      <w:r w:rsidRPr="004120D6">
        <w:rPr>
          <w:sz w:val="22"/>
        </w:rPr>
        <w:t>R4-1800694</w:t>
      </w:r>
      <w:r>
        <w:rPr>
          <w:sz w:val="22"/>
        </w:rPr>
        <w:t>,</w:t>
      </w:r>
      <w:r w:rsidRPr="004120D6">
        <w:t xml:space="preserve"> </w:t>
      </w:r>
      <w:r w:rsidRPr="004120D6">
        <w:rPr>
          <w:sz w:val="22"/>
        </w:rPr>
        <w:t>5DL/2UL DC_1A-19A-21A-42A_n78A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1ED8998F" w14:textId="35BE7D7D" w:rsidR="00215F1D" w:rsidRDefault="00215F1D" w:rsidP="00215F1D">
      <w:pPr>
        <w:pStyle w:val="ListParagraph"/>
        <w:numPr>
          <w:ilvl w:val="0"/>
          <w:numId w:val="5"/>
        </w:numPr>
        <w:rPr>
          <w:sz w:val="22"/>
        </w:rPr>
      </w:pPr>
      <w:r w:rsidRPr="00215F1D">
        <w:rPr>
          <w:sz w:val="22"/>
        </w:rPr>
        <w:t>R4-1800695</w:t>
      </w:r>
      <w:r>
        <w:rPr>
          <w:sz w:val="22"/>
        </w:rPr>
        <w:t>,</w:t>
      </w:r>
      <w:r w:rsidRPr="00215F1D">
        <w:t xml:space="preserve"> </w:t>
      </w:r>
      <w:r w:rsidRPr="00215F1D">
        <w:rPr>
          <w:sz w:val="22"/>
        </w:rPr>
        <w:t>5DL/2UL DC_1A-19A-21A-42A_n79A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67E0F375" w14:textId="3E1CD967" w:rsidR="00215F1D" w:rsidRDefault="00E44DB1" w:rsidP="00E44DB1">
      <w:pPr>
        <w:pStyle w:val="ListParagraph"/>
        <w:numPr>
          <w:ilvl w:val="0"/>
          <w:numId w:val="5"/>
        </w:numPr>
        <w:rPr>
          <w:sz w:val="22"/>
        </w:rPr>
      </w:pPr>
      <w:r w:rsidRPr="00E44DB1">
        <w:rPr>
          <w:sz w:val="22"/>
        </w:rPr>
        <w:t>R4-1800696</w:t>
      </w:r>
      <w:r>
        <w:rPr>
          <w:sz w:val="22"/>
        </w:rPr>
        <w:t xml:space="preserve">, </w:t>
      </w:r>
      <w:r w:rsidRPr="00E44DB1">
        <w:rPr>
          <w:sz w:val="22"/>
        </w:rPr>
        <w:t>5DL/2UL DC_1A-19A-21A-42A_n257A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73CD0C1F" w14:textId="49AA9578" w:rsidR="000D6916" w:rsidRDefault="000D6916" w:rsidP="000D6916">
      <w:pPr>
        <w:pStyle w:val="ListParagraph"/>
        <w:numPr>
          <w:ilvl w:val="0"/>
          <w:numId w:val="5"/>
        </w:numPr>
        <w:rPr>
          <w:sz w:val="22"/>
        </w:rPr>
      </w:pPr>
      <w:r w:rsidRPr="000D6916">
        <w:rPr>
          <w:sz w:val="22"/>
        </w:rPr>
        <w:t>R4-1800697</w:t>
      </w:r>
      <w:r>
        <w:rPr>
          <w:sz w:val="22"/>
        </w:rPr>
        <w:t xml:space="preserve">, </w:t>
      </w:r>
      <w:r w:rsidRPr="000D6916">
        <w:rPr>
          <w:sz w:val="22"/>
        </w:rPr>
        <w:t>5DL/2UL DC_1A-21A-42C_n77A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3034E8A6" w14:textId="14F65545" w:rsidR="000D6916" w:rsidRDefault="000D6916" w:rsidP="000D6916">
      <w:pPr>
        <w:pStyle w:val="ListParagraph"/>
        <w:numPr>
          <w:ilvl w:val="0"/>
          <w:numId w:val="5"/>
        </w:numPr>
        <w:rPr>
          <w:sz w:val="22"/>
        </w:rPr>
      </w:pPr>
      <w:r w:rsidRPr="000D6916">
        <w:rPr>
          <w:sz w:val="22"/>
        </w:rPr>
        <w:t>R4-1800698</w:t>
      </w:r>
      <w:r>
        <w:rPr>
          <w:sz w:val="22"/>
        </w:rPr>
        <w:t xml:space="preserve">, </w:t>
      </w:r>
      <w:r w:rsidRPr="000D6916">
        <w:rPr>
          <w:sz w:val="22"/>
        </w:rPr>
        <w:t>5DL/2UL DC_1A-21A-42C_n78A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4931E33A" w14:textId="6113DBA0" w:rsidR="000D6916" w:rsidRDefault="000D6916" w:rsidP="000D6916">
      <w:pPr>
        <w:pStyle w:val="ListParagraph"/>
        <w:numPr>
          <w:ilvl w:val="0"/>
          <w:numId w:val="5"/>
        </w:numPr>
        <w:rPr>
          <w:sz w:val="22"/>
        </w:rPr>
      </w:pPr>
      <w:r w:rsidRPr="000D6916">
        <w:rPr>
          <w:sz w:val="22"/>
        </w:rPr>
        <w:t>R4-1800699</w:t>
      </w:r>
      <w:r>
        <w:rPr>
          <w:sz w:val="22"/>
        </w:rPr>
        <w:t>,</w:t>
      </w:r>
      <w:r w:rsidRPr="000D6916">
        <w:t xml:space="preserve"> </w:t>
      </w:r>
      <w:r w:rsidRPr="000D6916">
        <w:rPr>
          <w:sz w:val="22"/>
        </w:rPr>
        <w:t>5DL/2UL DC_1A-21A-42C_n79A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51DD69A2" w14:textId="0285F042" w:rsidR="00160C0C" w:rsidRDefault="00160C0C" w:rsidP="00160C0C">
      <w:pPr>
        <w:pStyle w:val="ListParagraph"/>
        <w:numPr>
          <w:ilvl w:val="0"/>
          <w:numId w:val="5"/>
        </w:numPr>
        <w:rPr>
          <w:sz w:val="22"/>
        </w:rPr>
      </w:pPr>
      <w:r w:rsidRPr="00160C0C">
        <w:rPr>
          <w:sz w:val="22"/>
        </w:rPr>
        <w:t>R4-1800700</w:t>
      </w:r>
      <w:r>
        <w:rPr>
          <w:sz w:val="22"/>
        </w:rPr>
        <w:t xml:space="preserve">, </w:t>
      </w:r>
      <w:r w:rsidRPr="00160C0C">
        <w:rPr>
          <w:sz w:val="22"/>
        </w:rPr>
        <w:t>5DL/2UL DC_1A-21A-42C_n257A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675EB2D8" w14:textId="71D2A8CE" w:rsidR="00160C0C" w:rsidRDefault="0079558E" w:rsidP="0079558E">
      <w:pPr>
        <w:pStyle w:val="ListParagraph"/>
        <w:numPr>
          <w:ilvl w:val="0"/>
          <w:numId w:val="5"/>
        </w:numPr>
        <w:rPr>
          <w:sz w:val="22"/>
        </w:rPr>
      </w:pPr>
      <w:r w:rsidRPr="0079558E">
        <w:rPr>
          <w:sz w:val="22"/>
        </w:rPr>
        <w:t>R4-1800701</w:t>
      </w:r>
      <w:r>
        <w:rPr>
          <w:sz w:val="22"/>
        </w:rPr>
        <w:t xml:space="preserve">, </w:t>
      </w:r>
      <w:r w:rsidRPr="0079558E">
        <w:rPr>
          <w:sz w:val="22"/>
        </w:rPr>
        <w:t>5DL/2UL DC_19A-21A-42C_n77A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39A2E52A" w14:textId="64BE47DB" w:rsidR="0079558E" w:rsidRDefault="00316E97" w:rsidP="00316E97">
      <w:pPr>
        <w:pStyle w:val="ListParagraph"/>
        <w:numPr>
          <w:ilvl w:val="0"/>
          <w:numId w:val="5"/>
        </w:numPr>
        <w:rPr>
          <w:sz w:val="22"/>
        </w:rPr>
      </w:pPr>
      <w:r w:rsidRPr="00316E97">
        <w:rPr>
          <w:sz w:val="22"/>
        </w:rPr>
        <w:t>R4-1800702</w:t>
      </w:r>
      <w:r>
        <w:rPr>
          <w:sz w:val="22"/>
        </w:rPr>
        <w:t xml:space="preserve">, </w:t>
      </w:r>
      <w:r w:rsidRPr="00316E97">
        <w:rPr>
          <w:sz w:val="22"/>
        </w:rPr>
        <w:t>5DL/2UL DC_19A-21A-42C_n78A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72D78F59" w14:textId="0069E0CD" w:rsidR="00316E97" w:rsidRDefault="00316E97" w:rsidP="00316E97">
      <w:pPr>
        <w:pStyle w:val="ListParagraph"/>
        <w:numPr>
          <w:ilvl w:val="0"/>
          <w:numId w:val="5"/>
        </w:numPr>
        <w:rPr>
          <w:sz w:val="22"/>
        </w:rPr>
      </w:pPr>
      <w:r w:rsidRPr="00316E97">
        <w:rPr>
          <w:sz w:val="22"/>
        </w:rPr>
        <w:t>R4-1800703</w:t>
      </w:r>
      <w:r>
        <w:rPr>
          <w:sz w:val="22"/>
        </w:rPr>
        <w:t xml:space="preserve">, </w:t>
      </w:r>
      <w:r w:rsidRPr="00316E97">
        <w:rPr>
          <w:sz w:val="22"/>
        </w:rPr>
        <w:t>5DL/2UL DC_19A-21A-42C_n79A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78E1BD1C" w14:textId="087A5D9D" w:rsidR="00AC795E" w:rsidRDefault="00AC795E" w:rsidP="00AC795E">
      <w:pPr>
        <w:pStyle w:val="ListParagraph"/>
        <w:numPr>
          <w:ilvl w:val="0"/>
          <w:numId w:val="5"/>
        </w:numPr>
        <w:rPr>
          <w:sz w:val="22"/>
        </w:rPr>
      </w:pPr>
      <w:r w:rsidRPr="00AC795E">
        <w:rPr>
          <w:sz w:val="22"/>
        </w:rPr>
        <w:t>R4-1800704</w:t>
      </w:r>
      <w:r>
        <w:rPr>
          <w:sz w:val="22"/>
        </w:rPr>
        <w:t>,</w:t>
      </w:r>
      <w:r w:rsidRPr="00AC795E">
        <w:t xml:space="preserve"> </w:t>
      </w:r>
      <w:r w:rsidRPr="00AC795E">
        <w:rPr>
          <w:sz w:val="22"/>
        </w:rPr>
        <w:t>5DL/2UL DC_19A-21A-42C_n257A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5965F593" w14:textId="76B8ED98" w:rsidR="00C91196" w:rsidRDefault="00C91196" w:rsidP="00C91196">
      <w:pPr>
        <w:pStyle w:val="ListParagraph"/>
        <w:numPr>
          <w:ilvl w:val="0"/>
          <w:numId w:val="5"/>
        </w:numPr>
        <w:rPr>
          <w:sz w:val="22"/>
        </w:rPr>
      </w:pPr>
      <w:r w:rsidRPr="00C91196">
        <w:rPr>
          <w:sz w:val="22"/>
        </w:rPr>
        <w:t>R4-1800791</w:t>
      </w:r>
      <w:r>
        <w:rPr>
          <w:sz w:val="22"/>
        </w:rPr>
        <w:t xml:space="preserve">, </w:t>
      </w:r>
      <w:r w:rsidRPr="00C91196">
        <w:rPr>
          <w:sz w:val="22"/>
        </w:rPr>
        <w:t>5DL/2UL DC_1A-3A-42C-n77A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2F7FC78C" w14:textId="66033B8D" w:rsidR="005B3993" w:rsidRDefault="005B3993" w:rsidP="005B3993">
      <w:pPr>
        <w:pStyle w:val="ListParagraph"/>
        <w:numPr>
          <w:ilvl w:val="0"/>
          <w:numId w:val="5"/>
        </w:numPr>
        <w:rPr>
          <w:sz w:val="22"/>
        </w:rPr>
      </w:pPr>
      <w:r w:rsidRPr="005B3993">
        <w:rPr>
          <w:sz w:val="22"/>
        </w:rPr>
        <w:t>R4-1800792</w:t>
      </w:r>
      <w:r>
        <w:rPr>
          <w:sz w:val="22"/>
        </w:rPr>
        <w:t xml:space="preserve">, </w:t>
      </w:r>
      <w:r w:rsidRPr="005B3993">
        <w:rPr>
          <w:sz w:val="22"/>
        </w:rPr>
        <w:t>5DL/2UL DC_3A-21A-42C-n77A</w:t>
      </w:r>
      <w:bookmarkStart w:id="2" w:name="_Hlk505175121"/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  <w:bookmarkEnd w:id="2"/>
    </w:p>
    <w:p w14:paraId="25108796" w14:textId="2446CF3D" w:rsidR="000315BC" w:rsidRDefault="000315BC" w:rsidP="000315BC">
      <w:pPr>
        <w:pStyle w:val="ListParagraph"/>
        <w:numPr>
          <w:ilvl w:val="0"/>
          <w:numId w:val="5"/>
        </w:numPr>
        <w:rPr>
          <w:sz w:val="22"/>
        </w:rPr>
      </w:pPr>
      <w:r w:rsidRPr="000315BC">
        <w:rPr>
          <w:sz w:val="22"/>
        </w:rPr>
        <w:t>R4-1800794</w:t>
      </w:r>
      <w:r>
        <w:rPr>
          <w:sz w:val="22"/>
        </w:rPr>
        <w:t xml:space="preserve">, </w:t>
      </w:r>
      <w:r w:rsidRPr="000315BC">
        <w:rPr>
          <w:sz w:val="22"/>
        </w:rPr>
        <w:t>DC_1A-3A-42C_n78A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4B8917F9" w14:textId="5EE2EA27" w:rsidR="000315BC" w:rsidRDefault="000315BC" w:rsidP="000315BC">
      <w:pPr>
        <w:pStyle w:val="ListParagraph"/>
        <w:numPr>
          <w:ilvl w:val="0"/>
          <w:numId w:val="5"/>
        </w:numPr>
        <w:rPr>
          <w:sz w:val="22"/>
        </w:rPr>
      </w:pPr>
      <w:r w:rsidRPr="000315BC">
        <w:rPr>
          <w:sz w:val="22"/>
        </w:rPr>
        <w:t>R4-1800795</w:t>
      </w:r>
      <w:r>
        <w:rPr>
          <w:sz w:val="22"/>
        </w:rPr>
        <w:t>,</w:t>
      </w:r>
      <w:r w:rsidRPr="000315BC">
        <w:t xml:space="preserve"> </w:t>
      </w:r>
      <w:r w:rsidRPr="000315BC">
        <w:rPr>
          <w:sz w:val="22"/>
        </w:rPr>
        <w:t>5DL/2UL DC_3A-21A-42C-n78A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423DB129" w14:textId="785E15B4" w:rsidR="00AE00F5" w:rsidRDefault="00AE00F5" w:rsidP="00AE00F5">
      <w:pPr>
        <w:pStyle w:val="ListParagraph"/>
        <w:numPr>
          <w:ilvl w:val="0"/>
          <w:numId w:val="5"/>
        </w:numPr>
        <w:rPr>
          <w:sz w:val="22"/>
        </w:rPr>
      </w:pPr>
      <w:r w:rsidRPr="00AE00F5">
        <w:rPr>
          <w:sz w:val="22"/>
        </w:rPr>
        <w:t>R4-1800797</w:t>
      </w:r>
      <w:r>
        <w:rPr>
          <w:sz w:val="22"/>
        </w:rPr>
        <w:t xml:space="preserve">, </w:t>
      </w:r>
      <w:r w:rsidRPr="00AE00F5">
        <w:rPr>
          <w:sz w:val="22"/>
        </w:rPr>
        <w:t>DC_1A-3A-42C-n79A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4C7389F6" w14:textId="7D19DB7F" w:rsidR="0039600B" w:rsidRDefault="0039600B" w:rsidP="0039600B">
      <w:pPr>
        <w:pStyle w:val="ListParagraph"/>
        <w:numPr>
          <w:ilvl w:val="0"/>
          <w:numId w:val="5"/>
        </w:numPr>
        <w:rPr>
          <w:sz w:val="22"/>
        </w:rPr>
      </w:pPr>
      <w:r w:rsidRPr="0039600B">
        <w:rPr>
          <w:sz w:val="22"/>
        </w:rPr>
        <w:t>R4-1800798</w:t>
      </w:r>
      <w:r>
        <w:rPr>
          <w:sz w:val="22"/>
        </w:rPr>
        <w:t>,</w:t>
      </w:r>
      <w:r w:rsidRPr="0039600B">
        <w:t xml:space="preserve"> </w:t>
      </w:r>
      <w:r w:rsidRPr="0039600B">
        <w:rPr>
          <w:sz w:val="22"/>
        </w:rPr>
        <w:t>5DL/2UL DC_3A-21A-42C-n79A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64069A42" w14:textId="79876D3C" w:rsidR="00593BCB" w:rsidRDefault="00593BCB" w:rsidP="00593BCB">
      <w:pPr>
        <w:pStyle w:val="ListParagraph"/>
        <w:numPr>
          <w:ilvl w:val="0"/>
          <w:numId w:val="5"/>
        </w:numPr>
        <w:rPr>
          <w:sz w:val="22"/>
        </w:rPr>
      </w:pPr>
      <w:r w:rsidRPr="00593BCB">
        <w:rPr>
          <w:sz w:val="22"/>
        </w:rPr>
        <w:t>R4-1800800</w:t>
      </w:r>
      <w:r>
        <w:rPr>
          <w:sz w:val="22"/>
        </w:rPr>
        <w:t xml:space="preserve">, </w:t>
      </w:r>
      <w:r w:rsidRPr="00593BCB">
        <w:rPr>
          <w:sz w:val="22"/>
        </w:rPr>
        <w:t>5DL/2UL DC_1A-3A-42C_n257A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5B7680E5" w14:textId="6F461F26" w:rsidR="00BC5FA5" w:rsidRDefault="00BC5FA5" w:rsidP="00BC5FA5">
      <w:pPr>
        <w:pStyle w:val="ListParagraph"/>
        <w:numPr>
          <w:ilvl w:val="0"/>
          <w:numId w:val="5"/>
        </w:numPr>
        <w:rPr>
          <w:sz w:val="22"/>
        </w:rPr>
      </w:pPr>
      <w:r w:rsidRPr="00BC5FA5">
        <w:rPr>
          <w:sz w:val="22"/>
        </w:rPr>
        <w:t>R4-1800801</w:t>
      </w:r>
      <w:r>
        <w:rPr>
          <w:sz w:val="22"/>
        </w:rPr>
        <w:t xml:space="preserve">, </w:t>
      </w:r>
      <w:r w:rsidRPr="00BC5FA5">
        <w:rPr>
          <w:sz w:val="22"/>
        </w:rPr>
        <w:t>5DL/2UL DC_3A-21A-42C-n257A</w:t>
      </w:r>
      <w:r>
        <w:rPr>
          <w:sz w:val="22"/>
        </w:rPr>
        <w:t xml:space="preserve">, </w:t>
      </w:r>
      <w:r w:rsidRPr="001557E2">
        <w:rPr>
          <w:sz w:val="22"/>
        </w:rPr>
        <w:t>NTT DOCOMO, INC.</w:t>
      </w:r>
    </w:p>
    <w:p w14:paraId="7025F05C" w14:textId="1335CA53" w:rsidR="00BC538E" w:rsidRDefault="00BC538E" w:rsidP="00BC538E">
      <w:pPr>
        <w:pStyle w:val="ListParagraph"/>
        <w:numPr>
          <w:ilvl w:val="0"/>
          <w:numId w:val="5"/>
        </w:numPr>
        <w:rPr>
          <w:sz w:val="22"/>
        </w:rPr>
      </w:pPr>
      <w:r w:rsidRPr="00BC538E">
        <w:rPr>
          <w:sz w:val="22"/>
        </w:rPr>
        <w:t>R4-1800934</w:t>
      </w:r>
      <w:r>
        <w:rPr>
          <w:sz w:val="22"/>
        </w:rPr>
        <w:t xml:space="preserve">, </w:t>
      </w:r>
      <w:r w:rsidRPr="00BC538E">
        <w:rPr>
          <w:sz w:val="22"/>
        </w:rPr>
        <w:t>TP for TR 37.863-04-01 DC_41A-41D_n41A</w:t>
      </w:r>
      <w:r w:rsidR="006F6DE5">
        <w:rPr>
          <w:sz w:val="22"/>
        </w:rPr>
        <w:t>, Sprint</w:t>
      </w:r>
    </w:p>
    <w:p w14:paraId="119F8568" w14:textId="6AE5D333" w:rsidR="006F6DE5" w:rsidRDefault="006F6DE5" w:rsidP="006F6DE5">
      <w:pPr>
        <w:pStyle w:val="ListParagraph"/>
        <w:numPr>
          <w:ilvl w:val="0"/>
          <w:numId w:val="5"/>
        </w:numPr>
        <w:rPr>
          <w:sz w:val="22"/>
        </w:rPr>
      </w:pPr>
      <w:r w:rsidRPr="006F6DE5">
        <w:rPr>
          <w:sz w:val="22"/>
        </w:rPr>
        <w:t>R4-1800935</w:t>
      </w:r>
      <w:r>
        <w:rPr>
          <w:sz w:val="22"/>
        </w:rPr>
        <w:t>,</w:t>
      </w:r>
      <w:r w:rsidRPr="006F6DE5">
        <w:t xml:space="preserve"> </w:t>
      </w:r>
      <w:r w:rsidRPr="006F6DE5">
        <w:rPr>
          <w:sz w:val="22"/>
        </w:rPr>
        <w:t>TP for TR 37.863-04-01 DC_41C-41C_n41A</w:t>
      </w:r>
      <w:r>
        <w:rPr>
          <w:sz w:val="22"/>
        </w:rPr>
        <w:t>, Sprint</w:t>
      </w:r>
    </w:p>
    <w:p w14:paraId="0DE42B37" w14:textId="2F13ACF4" w:rsidR="006F6DE5" w:rsidRDefault="005A466B" w:rsidP="005A466B">
      <w:pPr>
        <w:pStyle w:val="ListParagraph"/>
        <w:numPr>
          <w:ilvl w:val="0"/>
          <w:numId w:val="5"/>
        </w:numPr>
        <w:rPr>
          <w:sz w:val="22"/>
        </w:rPr>
      </w:pPr>
      <w:r w:rsidRPr="005A466B">
        <w:rPr>
          <w:sz w:val="22"/>
        </w:rPr>
        <w:t>R4-1800936</w:t>
      </w:r>
      <w:r>
        <w:rPr>
          <w:sz w:val="22"/>
        </w:rPr>
        <w:t xml:space="preserve">, </w:t>
      </w:r>
      <w:r w:rsidRPr="005A466B">
        <w:rPr>
          <w:sz w:val="22"/>
        </w:rPr>
        <w:t>TP for TR 37.863-04-01 DC_41E_n41A</w:t>
      </w:r>
      <w:r>
        <w:rPr>
          <w:sz w:val="22"/>
        </w:rPr>
        <w:t>, Sprint</w:t>
      </w:r>
    </w:p>
    <w:sectPr w:rsidR="006F6DE5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9D435" w14:textId="77777777" w:rsidR="00311E74" w:rsidRDefault="00311E74" w:rsidP="002B3503">
      <w:pPr>
        <w:spacing w:after="0"/>
      </w:pPr>
      <w:r>
        <w:separator/>
      </w:r>
    </w:p>
  </w:endnote>
  <w:endnote w:type="continuationSeparator" w:id="0">
    <w:p w14:paraId="3FB56D93" w14:textId="77777777" w:rsidR="00311E74" w:rsidRDefault="00311E7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BEBCE" w14:textId="77777777" w:rsidR="00311E74" w:rsidRDefault="00311E74" w:rsidP="002B3503">
      <w:pPr>
        <w:spacing w:after="0"/>
      </w:pPr>
      <w:r>
        <w:separator/>
      </w:r>
    </w:p>
  </w:footnote>
  <w:footnote w:type="continuationSeparator" w:id="0">
    <w:p w14:paraId="480B91F3" w14:textId="77777777" w:rsidR="00311E74" w:rsidRDefault="00311E7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01C03"/>
    <w:multiLevelType w:val="hybridMultilevel"/>
    <w:tmpl w:val="B1128E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2166A"/>
    <w:rsid w:val="000315BC"/>
    <w:rsid w:val="00091F0B"/>
    <w:rsid w:val="000A6473"/>
    <w:rsid w:val="000B4E56"/>
    <w:rsid w:val="000D6916"/>
    <w:rsid w:val="000F2546"/>
    <w:rsid w:val="001364A1"/>
    <w:rsid w:val="0015000E"/>
    <w:rsid w:val="001557E2"/>
    <w:rsid w:val="00160C0C"/>
    <w:rsid w:val="0016131F"/>
    <w:rsid w:val="00190AF9"/>
    <w:rsid w:val="00214C87"/>
    <w:rsid w:val="00215F1D"/>
    <w:rsid w:val="00241850"/>
    <w:rsid w:val="00291DDD"/>
    <w:rsid w:val="002A7181"/>
    <w:rsid w:val="002B3503"/>
    <w:rsid w:val="002F6A38"/>
    <w:rsid w:val="00311E74"/>
    <w:rsid w:val="00316E97"/>
    <w:rsid w:val="00347DEA"/>
    <w:rsid w:val="003777FE"/>
    <w:rsid w:val="0039600B"/>
    <w:rsid w:val="00396F28"/>
    <w:rsid w:val="003B46BD"/>
    <w:rsid w:val="004120D6"/>
    <w:rsid w:val="0042109F"/>
    <w:rsid w:val="0043450E"/>
    <w:rsid w:val="00452AA9"/>
    <w:rsid w:val="00454E53"/>
    <w:rsid w:val="004712E1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93BCB"/>
    <w:rsid w:val="005A466B"/>
    <w:rsid w:val="005B2640"/>
    <w:rsid w:val="005B3993"/>
    <w:rsid w:val="005F6CE3"/>
    <w:rsid w:val="00602EB6"/>
    <w:rsid w:val="00641C2E"/>
    <w:rsid w:val="006C6840"/>
    <w:rsid w:val="006F6DE5"/>
    <w:rsid w:val="00726265"/>
    <w:rsid w:val="0079558E"/>
    <w:rsid w:val="007D20DF"/>
    <w:rsid w:val="008236E4"/>
    <w:rsid w:val="008402C1"/>
    <w:rsid w:val="008A4493"/>
    <w:rsid w:val="0090126F"/>
    <w:rsid w:val="00940559"/>
    <w:rsid w:val="00996062"/>
    <w:rsid w:val="009B1E68"/>
    <w:rsid w:val="00A451E8"/>
    <w:rsid w:val="00A6018C"/>
    <w:rsid w:val="00AC795E"/>
    <w:rsid w:val="00AE00F5"/>
    <w:rsid w:val="00AE0977"/>
    <w:rsid w:val="00AE6327"/>
    <w:rsid w:val="00B65B59"/>
    <w:rsid w:val="00BC538E"/>
    <w:rsid w:val="00BC5FA5"/>
    <w:rsid w:val="00BC764C"/>
    <w:rsid w:val="00BC78A6"/>
    <w:rsid w:val="00C21554"/>
    <w:rsid w:val="00C35909"/>
    <w:rsid w:val="00C91196"/>
    <w:rsid w:val="00D275CC"/>
    <w:rsid w:val="00D767C4"/>
    <w:rsid w:val="00D77CF5"/>
    <w:rsid w:val="00E33B68"/>
    <w:rsid w:val="00E44DB1"/>
    <w:rsid w:val="00E962C5"/>
    <w:rsid w:val="00EA3488"/>
    <w:rsid w:val="00EB5F7D"/>
    <w:rsid w:val="00EC589F"/>
    <w:rsid w:val="00F97D64"/>
    <w:rsid w:val="00FA7517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9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E09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E09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09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09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09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0977"/>
    <w:pPr>
      <w:outlineLvl w:val="5"/>
    </w:pPr>
  </w:style>
  <w:style w:type="paragraph" w:styleId="Heading7">
    <w:name w:val="heading 7"/>
    <w:basedOn w:val="H6"/>
    <w:next w:val="Normal"/>
    <w:qFormat/>
    <w:rsid w:val="00AE0977"/>
    <w:pPr>
      <w:outlineLvl w:val="6"/>
    </w:pPr>
  </w:style>
  <w:style w:type="paragraph" w:styleId="Heading8">
    <w:name w:val="heading 8"/>
    <w:basedOn w:val="Heading1"/>
    <w:next w:val="Normal"/>
    <w:qFormat/>
    <w:rsid w:val="00AE09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0977"/>
    <w:pPr>
      <w:outlineLvl w:val="8"/>
    </w:pPr>
  </w:style>
  <w:style w:type="character" w:default="1" w:styleId="DefaultParagraphFont">
    <w:name w:val="Default Paragraph Font"/>
    <w:semiHidden/>
    <w:rsid w:val="00AE09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0977"/>
  </w:style>
  <w:style w:type="paragraph" w:styleId="TOC8">
    <w:name w:val="toc 8"/>
    <w:basedOn w:val="TOC1"/>
    <w:semiHidden/>
    <w:rsid w:val="00AE0977"/>
    <w:pPr>
      <w:spacing w:before="180"/>
      <w:ind w:left="2693" w:hanging="2693"/>
    </w:pPr>
    <w:rPr>
      <w:b/>
    </w:rPr>
  </w:style>
  <w:style w:type="paragraph" w:styleId="TOC1">
    <w:name w:val="toc 1"/>
    <w:semiHidden/>
    <w:rsid w:val="00AE09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E09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E0977"/>
    <w:pPr>
      <w:ind w:left="1701" w:hanging="1701"/>
    </w:pPr>
  </w:style>
  <w:style w:type="paragraph" w:styleId="TOC4">
    <w:name w:val="toc 4"/>
    <w:basedOn w:val="TOC3"/>
    <w:semiHidden/>
    <w:rsid w:val="00AE0977"/>
    <w:pPr>
      <w:ind w:left="1418" w:hanging="1418"/>
    </w:pPr>
  </w:style>
  <w:style w:type="paragraph" w:styleId="TOC3">
    <w:name w:val="toc 3"/>
    <w:basedOn w:val="TOC2"/>
    <w:semiHidden/>
    <w:rsid w:val="00AE0977"/>
    <w:pPr>
      <w:ind w:left="1134" w:hanging="1134"/>
    </w:pPr>
  </w:style>
  <w:style w:type="paragraph" w:styleId="TOC2">
    <w:name w:val="toc 2"/>
    <w:basedOn w:val="TOC1"/>
    <w:semiHidden/>
    <w:rsid w:val="00AE09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0977"/>
    <w:pPr>
      <w:ind w:left="284"/>
    </w:pPr>
  </w:style>
  <w:style w:type="paragraph" w:styleId="Index1">
    <w:name w:val="index 1"/>
    <w:basedOn w:val="Normal"/>
    <w:semiHidden/>
    <w:rsid w:val="00AE0977"/>
    <w:pPr>
      <w:keepLines/>
      <w:spacing w:after="0"/>
    </w:pPr>
  </w:style>
  <w:style w:type="paragraph" w:customStyle="1" w:styleId="ZH">
    <w:name w:val="ZH"/>
    <w:rsid w:val="00AE09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E0977"/>
    <w:pPr>
      <w:outlineLvl w:val="9"/>
    </w:pPr>
  </w:style>
  <w:style w:type="paragraph" w:styleId="ListNumber2">
    <w:name w:val="List Number 2"/>
    <w:basedOn w:val="ListNumber"/>
    <w:semiHidden/>
    <w:rsid w:val="00AE097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E09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E0977"/>
    <w:rPr>
      <w:b/>
      <w:position w:val="6"/>
      <w:sz w:val="16"/>
    </w:rPr>
  </w:style>
  <w:style w:type="paragraph" w:styleId="FootnoteText">
    <w:name w:val="footnote text"/>
    <w:basedOn w:val="Normal"/>
    <w:semiHidden/>
    <w:rsid w:val="00AE09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E0977"/>
    <w:rPr>
      <w:b/>
    </w:rPr>
  </w:style>
  <w:style w:type="paragraph" w:customStyle="1" w:styleId="TAC">
    <w:name w:val="TAC"/>
    <w:basedOn w:val="TAL"/>
    <w:link w:val="TACChar"/>
    <w:rsid w:val="00AE0977"/>
    <w:pPr>
      <w:jc w:val="center"/>
    </w:pPr>
  </w:style>
  <w:style w:type="paragraph" w:customStyle="1" w:styleId="TF">
    <w:name w:val="TF"/>
    <w:basedOn w:val="TH"/>
    <w:rsid w:val="00AE0977"/>
    <w:pPr>
      <w:keepNext w:val="0"/>
      <w:spacing w:before="0" w:after="240"/>
    </w:pPr>
  </w:style>
  <w:style w:type="paragraph" w:customStyle="1" w:styleId="NO">
    <w:name w:val="NO"/>
    <w:basedOn w:val="Normal"/>
    <w:rsid w:val="00AE0977"/>
    <w:pPr>
      <w:keepLines/>
      <w:ind w:left="1135" w:hanging="851"/>
    </w:pPr>
  </w:style>
  <w:style w:type="paragraph" w:styleId="TOC9">
    <w:name w:val="toc 9"/>
    <w:basedOn w:val="TOC8"/>
    <w:semiHidden/>
    <w:rsid w:val="00AE0977"/>
    <w:pPr>
      <w:ind w:left="1418" w:hanging="1418"/>
    </w:pPr>
  </w:style>
  <w:style w:type="paragraph" w:customStyle="1" w:styleId="EX">
    <w:name w:val="EX"/>
    <w:basedOn w:val="Normal"/>
    <w:rsid w:val="00AE0977"/>
    <w:pPr>
      <w:keepLines/>
      <w:ind w:left="1702" w:hanging="1418"/>
    </w:pPr>
  </w:style>
  <w:style w:type="paragraph" w:customStyle="1" w:styleId="FP">
    <w:name w:val="FP"/>
    <w:basedOn w:val="Normal"/>
    <w:rsid w:val="00AE0977"/>
    <w:pPr>
      <w:spacing w:after="0"/>
    </w:pPr>
  </w:style>
  <w:style w:type="paragraph" w:customStyle="1" w:styleId="LD">
    <w:name w:val="LD"/>
    <w:rsid w:val="00AE09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E0977"/>
    <w:pPr>
      <w:spacing w:after="0"/>
    </w:pPr>
  </w:style>
  <w:style w:type="paragraph" w:customStyle="1" w:styleId="EW">
    <w:name w:val="EW"/>
    <w:basedOn w:val="EX"/>
    <w:rsid w:val="00AE0977"/>
    <w:pPr>
      <w:spacing w:after="0"/>
    </w:pPr>
  </w:style>
  <w:style w:type="paragraph" w:styleId="TOC6">
    <w:name w:val="toc 6"/>
    <w:basedOn w:val="TOC5"/>
    <w:next w:val="Normal"/>
    <w:semiHidden/>
    <w:rsid w:val="00AE0977"/>
    <w:pPr>
      <w:ind w:left="1985" w:hanging="1985"/>
    </w:pPr>
  </w:style>
  <w:style w:type="paragraph" w:styleId="TOC7">
    <w:name w:val="toc 7"/>
    <w:basedOn w:val="TOC6"/>
    <w:next w:val="Normal"/>
    <w:semiHidden/>
    <w:rsid w:val="00AE0977"/>
    <w:pPr>
      <w:ind w:left="2268" w:hanging="2268"/>
    </w:pPr>
  </w:style>
  <w:style w:type="paragraph" w:styleId="ListBullet2">
    <w:name w:val="List Bullet 2"/>
    <w:basedOn w:val="ListBullet"/>
    <w:semiHidden/>
    <w:rsid w:val="00AE0977"/>
    <w:pPr>
      <w:ind w:left="851"/>
    </w:pPr>
  </w:style>
  <w:style w:type="paragraph" w:styleId="ListBullet3">
    <w:name w:val="List Bullet 3"/>
    <w:basedOn w:val="ListBullet2"/>
    <w:semiHidden/>
    <w:rsid w:val="00AE0977"/>
    <w:pPr>
      <w:ind w:left="1135"/>
    </w:pPr>
  </w:style>
  <w:style w:type="paragraph" w:styleId="ListNumber">
    <w:name w:val="List Number"/>
    <w:basedOn w:val="List"/>
    <w:semiHidden/>
    <w:rsid w:val="00AE0977"/>
  </w:style>
  <w:style w:type="paragraph" w:customStyle="1" w:styleId="EQ">
    <w:name w:val="EQ"/>
    <w:basedOn w:val="Normal"/>
    <w:next w:val="Normal"/>
    <w:rsid w:val="00AE09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09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9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E0977"/>
    <w:pPr>
      <w:jc w:val="right"/>
    </w:pPr>
  </w:style>
  <w:style w:type="paragraph" w:customStyle="1" w:styleId="H6">
    <w:name w:val="H6"/>
    <w:basedOn w:val="Heading5"/>
    <w:next w:val="Normal"/>
    <w:rsid w:val="00AE09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977"/>
    <w:pPr>
      <w:ind w:left="851" w:hanging="851"/>
    </w:pPr>
  </w:style>
  <w:style w:type="paragraph" w:customStyle="1" w:styleId="TAL">
    <w:name w:val="TAL"/>
    <w:basedOn w:val="Normal"/>
    <w:rsid w:val="00AE09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9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E09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E09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E09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E0977"/>
    <w:pPr>
      <w:framePr w:wrap="notBeside" w:y="16161"/>
    </w:pPr>
  </w:style>
  <w:style w:type="character" w:customStyle="1" w:styleId="ZGSM">
    <w:name w:val="ZGSM"/>
    <w:rsid w:val="00AE0977"/>
  </w:style>
  <w:style w:type="paragraph" w:styleId="List2">
    <w:name w:val="List 2"/>
    <w:basedOn w:val="List"/>
    <w:semiHidden/>
    <w:rsid w:val="00AE0977"/>
    <w:pPr>
      <w:ind w:left="851"/>
    </w:pPr>
  </w:style>
  <w:style w:type="paragraph" w:customStyle="1" w:styleId="ZG">
    <w:name w:val="ZG"/>
    <w:rsid w:val="00AE09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E0977"/>
    <w:pPr>
      <w:ind w:left="1135"/>
    </w:pPr>
  </w:style>
  <w:style w:type="paragraph" w:styleId="List4">
    <w:name w:val="List 4"/>
    <w:basedOn w:val="List3"/>
    <w:semiHidden/>
    <w:rsid w:val="00AE0977"/>
    <w:pPr>
      <w:ind w:left="1418"/>
    </w:pPr>
  </w:style>
  <w:style w:type="paragraph" w:styleId="List5">
    <w:name w:val="List 5"/>
    <w:basedOn w:val="List4"/>
    <w:semiHidden/>
    <w:rsid w:val="00AE0977"/>
    <w:pPr>
      <w:ind w:left="1702"/>
    </w:pPr>
  </w:style>
  <w:style w:type="paragraph" w:customStyle="1" w:styleId="EditorsNote">
    <w:name w:val="Editor's Note"/>
    <w:basedOn w:val="NO"/>
    <w:rsid w:val="00AE0977"/>
    <w:rPr>
      <w:color w:val="FF0000"/>
    </w:rPr>
  </w:style>
  <w:style w:type="paragraph" w:styleId="List">
    <w:name w:val="List"/>
    <w:basedOn w:val="Normal"/>
    <w:semiHidden/>
    <w:rsid w:val="00AE0977"/>
    <w:pPr>
      <w:ind w:left="568" w:hanging="284"/>
    </w:pPr>
  </w:style>
  <w:style w:type="paragraph" w:styleId="ListBullet">
    <w:name w:val="List Bullet"/>
    <w:basedOn w:val="List"/>
    <w:semiHidden/>
    <w:rsid w:val="00AE0977"/>
  </w:style>
  <w:style w:type="paragraph" w:styleId="ListBullet4">
    <w:name w:val="List Bullet 4"/>
    <w:basedOn w:val="ListBullet3"/>
    <w:semiHidden/>
    <w:rsid w:val="00AE0977"/>
    <w:pPr>
      <w:ind w:left="1418"/>
    </w:pPr>
  </w:style>
  <w:style w:type="paragraph" w:styleId="ListBullet5">
    <w:name w:val="List Bullet 5"/>
    <w:basedOn w:val="ListBullet4"/>
    <w:semiHidden/>
    <w:rsid w:val="00AE0977"/>
    <w:pPr>
      <w:ind w:left="1702"/>
    </w:pPr>
  </w:style>
  <w:style w:type="paragraph" w:customStyle="1" w:styleId="B1">
    <w:name w:val="B1"/>
    <w:basedOn w:val="List"/>
    <w:rsid w:val="00AE0977"/>
  </w:style>
  <w:style w:type="paragraph" w:customStyle="1" w:styleId="B2">
    <w:name w:val="B2"/>
    <w:basedOn w:val="List2"/>
    <w:rsid w:val="00AE0977"/>
  </w:style>
  <w:style w:type="paragraph" w:customStyle="1" w:styleId="B3">
    <w:name w:val="B3"/>
    <w:basedOn w:val="List3"/>
    <w:rsid w:val="00AE0977"/>
  </w:style>
  <w:style w:type="paragraph" w:customStyle="1" w:styleId="B4">
    <w:name w:val="B4"/>
    <w:basedOn w:val="List4"/>
    <w:rsid w:val="00AE0977"/>
  </w:style>
  <w:style w:type="paragraph" w:customStyle="1" w:styleId="B5">
    <w:name w:val="B5"/>
    <w:basedOn w:val="List5"/>
    <w:rsid w:val="00AE0977"/>
  </w:style>
  <w:style w:type="paragraph" w:styleId="Footer">
    <w:name w:val="footer"/>
    <w:basedOn w:val="Header"/>
    <w:semiHidden/>
    <w:rsid w:val="00AE0977"/>
    <w:pPr>
      <w:jc w:val="center"/>
    </w:pPr>
    <w:rPr>
      <w:i/>
    </w:rPr>
  </w:style>
  <w:style w:type="paragraph" w:customStyle="1" w:styleId="ZTD">
    <w:name w:val="ZTD"/>
    <w:basedOn w:val="ZB"/>
    <w:rsid w:val="00AE09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1775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RAN4#86</cp:lastModifiedBy>
  <cp:revision>3</cp:revision>
  <cp:lastPrinted>1899-12-31T22:00:00Z</cp:lastPrinted>
  <dcterms:created xsi:type="dcterms:W3CDTF">2018-02-16T12:50:00Z</dcterms:created>
  <dcterms:modified xsi:type="dcterms:W3CDTF">2018-02-16T12:50:00Z</dcterms:modified>
</cp:coreProperties>
</file>